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71FD0" w14:textId="77777777" w:rsidR="00B23057" w:rsidRPr="007F05E6" w:rsidRDefault="00B23057" w:rsidP="00D8690B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0C0C160E" w14:textId="77777777" w:rsidR="00B23057" w:rsidRPr="00692A45" w:rsidRDefault="00B23057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>
        <w:t>Minimum PPE</w:t>
      </w:r>
      <w:r w:rsidRPr="00692A45">
        <w:t xml:space="preserve"> (</w:t>
      </w:r>
      <w:r>
        <w:t>learner</w:t>
      </w:r>
      <w:r w:rsidRPr="00692A45">
        <w:t>)</w:t>
      </w:r>
    </w:p>
    <w:p w14:paraId="46B6BFFF" w14:textId="77777777" w:rsidR="00B23057" w:rsidRDefault="00B23057" w:rsidP="00DE5E3F">
      <w:pPr>
        <w:spacing w:before="120" w:after="120"/>
        <w:rPr>
          <w:rFonts w:cs="Arial"/>
        </w:rPr>
      </w:pPr>
      <w:r>
        <w:rPr>
          <w:rFonts w:cs="Arial"/>
        </w:rPr>
        <w:t xml:space="preserve">List the minimum PPE required when installing the first-fix pipework in a new-build house on a building site if you were looking to protect your head, eyes, ears, lungs, body, </w:t>
      </w:r>
      <w:proofErr w:type="gramStart"/>
      <w:r>
        <w:rPr>
          <w:rFonts w:cs="Arial"/>
        </w:rPr>
        <w:t>knees</w:t>
      </w:r>
      <w:proofErr w:type="gramEnd"/>
      <w:r>
        <w:rPr>
          <w:rFonts w:cs="Arial"/>
        </w:rPr>
        <w:t xml:space="preserve"> and toes.</w:t>
      </w:r>
    </w:p>
    <w:p w14:paraId="6BF07A38" w14:textId="77777777" w:rsidR="00B23057" w:rsidRDefault="00B23057" w:rsidP="00DE5E3F">
      <w:pPr>
        <w:spacing w:before="120" w:after="120"/>
        <w:rPr>
          <w:rFonts w:cs="Arial"/>
        </w:rPr>
      </w:pPr>
    </w:p>
    <w:p w14:paraId="038D955B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69A783D2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5A78FF3B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6EE46282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 </w:t>
      </w:r>
    </w:p>
    <w:p w14:paraId="4AA3FA87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0FCEFD10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12CF177F" w14:textId="77777777" w:rsidR="00B23057" w:rsidRPr="006A6C88" w:rsidRDefault="00B23057" w:rsidP="00B230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</w:p>
    <w:p w14:paraId="6F171DE3" w14:textId="77777777" w:rsidR="00474F67" w:rsidRDefault="00474F67" w:rsidP="00474F67">
      <w:pPr>
        <w:rPr>
          <w:rFonts w:cs="Arial"/>
          <w:szCs w:val="22"/>
        </w:rPr>
      </w:pPr>
    </w:p>
    <w:p w14:paraId="64E2750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262D5" w14:textId="77777777" w:rsidR="00B23057" w:rsidRDefault="00B23057">
      <w:pPr>
        <w:spacing w:before="0" w:after="0"/>
      </w:pPr>
      <w:r>
        <w:separator/>
      </w:r>
    </w:p>
  </w:endnote>
  <w:endnote w:type="continuationSeparator" w:id="0">
    <w:p w14:paraId="41C1D60B" w14:textId="77777777" w:rsidR="00B23057" w:rsidRDefault="00B230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2C6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C05C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3935247" wp14:editId="25C8696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D047D3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044636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9352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D047D3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044636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4814933" wp14:editId="3EE1F1C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23057">
      <w:fldChar w:fldCharType="begin"/>
    </w:r>
    <w:r w:rsidR="00B23057">
      <w:instrText xml:space="preserve"> NUMPAGES   \* MERGEFORMAT </w:instrText>
    </w:r>
    <w:r w:rsidR="00B23057">
      <w:fldChar w:fldCharType="separate"/>
    </w:r>
    <w:r w:rsidR="00F03E33">
      <w:t>1</w:t>
    </w:r>
    <w:r w:rsidR="00B2305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46AA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FF57D" w14:textId="77777777" w:rsidR="00B23057" w:rsidRDefault="00B23057">
      <w:pPr>
        <w:spacing w:before="0" w:after="0"/>
      </w:pPr>
      <w:r>
        <w:separator/>
      </w:r>
    </w:p>
  </w:footnote>
  <w:footnote w:type="continuationSeparator" w:id="0">
    <w:p w14:paraId="34B25903" w14:textId="77777777" w:rsidR="00B23057" w:rsidRDefault="00B230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40C5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F3ED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F7BA264" wp14:editId="65119E4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ACAD80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F13DB3" wp14:editId="14D8FDF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92A86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8430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057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23057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3F889"/>
  <w15:docId w15:val="{46379BA8-E1C1-4CC1-8E1A-7B809FE9E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23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7FBC84-9EFF-4C94-B978-41794BE743EE}"/>
</file>

<file path=customXml/itemProps2.xml><?xml version="1.0" encoding="utf-8"?>
<ds:datastoreItem xmlns:ds="http://schemas.openxmlformats.org/officeDocument/2006/customXml" ds:itemID="{F777AC86-63BC-4AC8-BDB3-EDF540285ECC}"/>
</file>

<file path=customXml/itemProps3.xml><?xml version="1.0" encoding="utf-8"?>
<ds:datastoreItem xmlns:ds="http://schemas.openxmlformats.org/officeDocument/2006/customXml" ds:itemID="{CA4A0ACA-30A5-4204-AC91-504F0011048B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2021-06-22T10:46:00Z</dcterms:created>
  <dcterms:modified xsi:type="dcterms:W3CDTF">2021-06-22T10:47:00Z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